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D7A" w:rsidRDefault="000A4D7A" w:rsidP="000A4D7A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指纹</w:t>
      </w:r>
      <w:r>
        <w:rPr>
          <w:rFonts w:ascii="黑体" w:eastAsia="黑体" w:hAnsi="黑体" w:cs="黑体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0A4D7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0A4D7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2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A4D7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A4D7A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0A4D7A" w:rsidRDefault="000A4D7A" w:rsidP="005E101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0A4D7A" w:rsidRDefault="000A4D7A" w:rsidP="005E101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0A4D7A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0A4D7A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0A4D7A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A4D7A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D7A" w:rsidRDefault="000A4D7A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A4D7A" w:rsidRDefault="000A4D7A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0A4D7A" w:rsidRPr="00CE4512" w:rsidRDefault="000A4D7A">
      <w:pPr>
        <w:rPr>
          <w:rFonts w:cs="Times New Roman"/>
        </w:rPr>
      </w:pPr>
    </w:p>
    <w:sectPr w:rsidR="000A4D7A" w:rsidRPr="00CE4512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D7A" w:rsidRDefault="000A4D7A" w:rsidP="00CE451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A4D7A" w:rsidRDefault="000A4D7A" w:rsidP="00CE451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D7A" w:rsidRDefault="000A4D7A" w:rsidP="00CE451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A4D7A" w:rsidRDefault="000A4D7A" w:rsidP="00CE451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5E1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4D7A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398D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01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57B1D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512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112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35E1"/>
    <w:rsid w:val="00E447B6"/>
    <w:rsid w:val="00E452A0"/>
    <w:rsid w:val="00E4797A"/>
    <w:rsid w:val="00E51D2A"/>
    <w:rsid w:val="00E5228F"/>
    <w:rsid w:val="00E53A79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64E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69C"/>
    <w:rsid w:val="00F82FFB"/>
    <w:rsid w:val="00F83065"/>
    <w:rsid w:val="00F83367"/>
    <w:rsid w:val="00F85AB6"/>
    <w:rsid w:val="00F85B5D"/>
    <w:rsid w:val="00F87355"/>
    <w:rsid w:val="00F87436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B8F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51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E451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451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E4512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45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86</Words>
  <Characters>495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2018-07-21T11:37:00Z</dcterms:created>
  <dcterms:modified xsi:type="dcterms:W3CDTF">2018-08-04T06:33:00Z</dcterms:modified>
</cp:coreProperties>
</file>